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1FE6AB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1244C">
        <w:rPr>
          <w:b/>
          <w:noProof/>
          <w:sz w:val="24"/>
        </w:rPr>
        <w:t>10</w:t>
      </w:r>
      <w:r w:rsidR="00047703">
        <w:rPr>
          <w:b/>
          <w:noProof/>
          <w:sz w:val="24"/>
        </w:rPr>
        <w:t>1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A57BF" w:rsidRPr="004A57BF">
        <w:rPr>
          <w:rFonts w:cs="Arial"/>
          <w:b/>
        </w:rPr>
        <w:t>R4-211</w:t>
      </w:r>
      <w:r w:rsidR="00047703">
        <w:rPr>
          <w:rFonts w:cs="Arial"/>
          <w:b/>
        </w:rPr>
        <w:t>9496</w:t>
      </w:r>
    </w:p>
    <w:p w14:paraId="63C63B34" w14:textId="08374BF4" w:rsidR="001512D7" w:rsidRPr="0010618D" w:rsidRDefault="00047703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Nov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7743B8B5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97C84">
        <w:rPr>
          <w:rFonts w:ascii="Arial" w:hAnsi="Arial" w:cs="Arial"/>
          <w:b/>
        </w:rPr>
        <w:t xml:space="preserve">Work plan </w:t>
      </w:r>
      <w:r w:rsidR="00047703">
        <w:rPr>
          <w:rFonts w:ascii="Arial" w:hAnsi="Arial" w:cs="Arial"/>
          <w:b/>
        </w:rPr>
        <w:t xml:space="preserve">update </w:t>
      </w:r>
      <w:r w:rsidR="00A97C84">
        <w:rPr>
          <w:rFonts w:ascii="Arial" w:hAnsi="Arial" w:cs="Arial"/>
          <w:b/>
        </w:rPr>
        <w:t xml:space="preserve">for </w:t>
      </w:r>
      <w:proofErr w:type="spellStart"/>
      <w:r w:rsidR="00A97C84" w:rsidRPr="00A97C84">
        <w:rPr>
          <w:rFonts w:ascii="Arial" w:hAnsi="Arial" w:cs="Arial"/>
          <w:b/>
        </w:rPr>
        <w:t>NR_RF_TxD</w:t>
      </w:r>
      <w:proofErr w:type="spellEnd"/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2F4968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FABD09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47703">
        <w:rPr>
          <w:rFonts w:ascii="Arial" w:hAnsi="Arial" w:cs="Arial"/>
          <w:b/>
        </w:rPr>
        <w:t>8</w:t>
      </w:r>
      <w:r w:rsidR="007201C9" w:rsidRPr="007201C9">
        <w:rPr>
          <w:rFonts w:ascii="Arial" w:hAnsi="Arial" w:cs="Arial"/>
          <w:b/>
        </w:rPr>
        <w:t>.7.1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43DFFE0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971AAF" w:rsidRPr="00971AAF">
        <w:rPr>
          <w:rFonts w:ascii="Arial" w:hAnsi="Arial" w:cs="Arial"/>
          <w:b/>
        </w:rPr>
        <w:t>NR_RF_TxD</w:t>
      </w:r>
      <w:proofErr w:type="spellEnd"/>
    </w:p>
    <w:p w14:paraId="341A662A" w14:textId="099F1A24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971AAF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6D12CF0" w14:textId="789CB590" w:rsidR="00565848" w:rsidRDefault="00A97C84" w:rsidP="009F4D1D">
      <w:r>
        <w:t>RAN#9</w:t>
      </w:r>
      <w:r w:rsidR="00047703">
        <w:t>3</w:t>
      </w:r>
      <w:r>
        <w:t xml:space="preserve">e </w:t>
      </w:r>
      <w:r w:rsidR="00A04991">
        <w:t xml:space="preserve">approved a </w:t>
      </w:r>
      <w:r w:rsidR="00047703">
        <w:t>revised</w:t>
      </w:r>
      <w:r w:rsidR="00A04991">
        <w:t xml:space="preserve"> WID [</w:t>
      </w:r>
      <w:r w:rsidR="00D2712D">
        <w:t>2</w:t>
      </w:r>
      <w:r w:rsidR="00A04991">
        <w:t xml:space="preserve">] for TX diversity. </w:t>
      </w:r>
      <w:r w:rsidR="00047703">
        <w:t>This paper discusses impact of the update.</w:t>
      </w:r>
    </w:p>
    <w:p w14:paraId="65A85401" w14:textId="6F697D3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CC4A68A" w14:textId="722509A5" w:rsidR="006C175E" w:rsidRDefault="006C175E" w:rsidP="006C175E">
      <w:pPr>
        <w:pStyle w:val="Heading2"/>
      </w:pPr>
      <w:r>
        <w:t>2.1</w:t>
      </w:r>
      <w:r>
        <w:tab/>
      </w:r>
      <w:r w:rsidR="00123048">
        <w:t>Justification</w:t>
      </w:r>
      <w:r>
        <w:t xml:space="preserve"> </w:t>
      </w:r>
    </w:p>
    <w:p w14:paraId="5E395E66" w14:textId="630F9E14" w:rsidR="006752E3" w:rsidRDefault="00123048" w:rsidP="004F4ED1">
      <w:r>
        <w:t xml:space="preserve">Justification was updated as per MCC and other companies request. The </w:t>
      </w:r>
      <w:proofErr w:type="spellStart"/>
      <w:r>
        <w:t>justificatiomn</w:t>
      </w:r>
      <w:proofErr w:type="spellEnd"/>
      <w:r>
        <w:t xml:space="preserve"> is now more clear </w:t>
      </w:r>
      <w:r w:rsidR="00FB383E">
        <w:t xml:space="preserve">regarding what is open and what is expected to results from agreeing general requirements for TXD. It means that for some topics a separate WID is needed to </w:t>
      </w:r>
      <w:r w:rsidR="007E5B27">
        <w:t xml:space="preserve">add requirements for </w:t>
      </w:r>
      <w:proofErr w:type="spellStart"/>
      <w:r w:rsidR="007E5B27">
        <w:t>TxD</w:t>
      </w:r>
      <w:proofErr w:type="spellEnd"/>
      <w:r w:rsidR="007E5B27">
        <w:t xml:space="preserve"> for that feature. </w:t>
      </w:r>
    </w:p>
    <w:p w14:paraId="61034013" w14:textId="4C34E749" w:rsidR="00E9362B" w:rsidRDefault="00E9362B" w:rsidP="00616D33">
      <w:pPr>
        <w:pStyle w:val="Heading2"/>
      </w:pPr>
      <w:r>
        <w:t>2.2</w:t>
      </w:r>
      <w:r>
        <w:tab/>
      </w:r>
      <w:r w:rsidR="007E5B27">
        <w:t>Objective</w:t>
      </w:r>
    </w:p>
    <w:p w14:paraId="2499A9BF" w14:textId="2862349F" w:rsidR="007E5B27" w:rsidRDefault="007E5B27" w:rsidP="007E5B27">
      <w:r>
        <w:t xml:space="preserve">In the objective, the </w:t>
      </w:r>
      <w:r w:rsidR="00483687">
        <w:t xml:space="preserve">impacted specification and releases were added. This now clarifies that </w:t>
      </w:r>
      <w:proofErr w:type="spellStart"/>
      <w:r w:rsidR="00483687">
        <w:t>TxD</w:t>
      </w:r>
      <w:proofErr w:type="spellEnd"/>
      <w:r w:rsidR="00483687">
        <w:t xml:space="preserve"> will have impact on Rel-17 RAN4 specifications</w:t>
      </w:r>
      <w:r w:rsidR="006F2AA4">
        <w:t xml:space="preserve"> and rel-16 RAN2 specifications to enable earlier release UE to use this feature. </w:t>
      </w:r>
      <w:r w:rsidR="001A2F91">
        <w:t xml:space="preserve">It should be noted that </w:t>
      </w:r>
      <w:r w:rsidR="008128FD">
        <w:t xml:space="preserve">no company made proposals to include possible correction for so called “Rel-15 power class ambiguity” under this WID.  </w:t>
      </w:r>
    </w:p>
    <w:p w14:paraId="6AADE2D9" w14:textId="724FA186" w:rsidR="006F2AA4" w:rsidRDefault="00DD7C30" w:rsidP="007E5B27">
      <w:r>
        <w:t xml:space="preserve">2-layer ULMIMO is also added as separate objective since requirements for UE with </w:t>
      </w:r>
      <w:proofErr w:type="spellStart"/>
      <w:r>
        <w:t>TxD</w:t>
      </w:r>
      <w:proofErr w:type="spellEnd"/>
      <w:r>
        <w:t xml:space="preserve"> for 2-layer UL were not </w:t>
      </w:r>
      <w:r w:rsidR="00C3758F">
        <w:t xml:space="preserve">completed but companies intention is allow such UE. </w:t>
      </w:r>
    </w:p>
    <w:p w14:paraId="73F47854" w14:textId="1235267A" w:rsidR="00C3758F" w:rsidRDefault="001A2F91" w:rsidP="008128FD">
      <w:pPr>
        <w:pStyle w:val="Heading2"/>
      </w:pPr>
      <w:r>
        <w:t>2.3</w:t>
      </w:r>
      <w:r>
        <w:tab/>
        <w:t>Other changes</w:t>
      </w:r>
    </w:p>
    <w:p w14:paraId="1C11DA95" w14:textId="66A3E189" w:rsidR="001A2F91" w:rsidRDefault="00884B7F" w:rsidP="007E5B27">
      <w:r>
        <w:t xml:space="preserve">In addition to changes </w:t>
      </w:r>
      <w:r w:rsidR="009710B1">
        <w:t>in previous sections, n</w:t>
      </w:r>
      <w:r w:rsidR="001A2F91">
        <w:t xml:space="preserve">umerous details were updated </w:t>
      </w:r>
      <w:r>
        <w:t xml:space="preserve">e.g. TR 38.837 number and parent WI’s. </w:t>
      </w:r>
    </w:p>
    <w:p w14:paraId="38103B29" w14:textId="5754E5EF" w:rsidR="001611B5" w:rsidRDefault="00402381" w:rsidP="00402381">
      <w:pPr>
        <w:pStyle w:val="Heading2"/>
      </w:pPr>
      <w:r>
        <w:t>2.4</w:t>
      </w:r>
      <w:r>
        <w:tab/>
        <w:t>Summary</w:t>
      </w:r>
    </w:p>
    <w:p w14:paraId="43FD25EA" w14:textId="2BC23FB4" w:rsidR="001611B5" w:rsidRPr="007E5B27" w:rsidRDefault="001611B5" w:rsidP="007E5B27">
      <w:r>
        <w:t xml:space="preserve">There is no need to formally update the workplan but </w:t>
      </w:r>
      <w:r w:rsidR="00402381">
        <w:t>take the changed in the WID in to consideration and continue with the agreed work plan from previous meeting</w:t>
      </w:r>
      <w:r w:rsidR="00AD0BC4">
        <w:t xml:space="preserve"> [3]</w:t>
      </w:r>
      <w:r w:rsidR="00402381">
        <w:t xml:space="preserve">. </w:t>
      </w:r>
    </w:p>
    <w:p w14:paraId="4D433C95" w14:textId="1732D57C" w:rsidR="005D63D9" w:rsidRDefault="000716D4" w:rsidP="000716D4">
      <w:pPr>
        <w:pStyle w:val="Heading1"/>
      </w:pPr>
      <w:r>
        <w:t>Conclusion</w:t>
      </w:r>
    </w:p>
    <w:p w14:paraId="28534F61" w14:textId="2CE7BFBB" w:rsidR="00CE26C5" w:rsidRPr="00AD0BC4" w:rsidRDefault="005B3E97" w:rsidP="00DC6448">
      <w:r>
        <w:t xml:space="preserve">We </w:t>
      </w:r>
      <w:r w:rsidR="00D83F13">
        <w:t xml:space="preserve">discussed work plan </w:t>
      </w:r>
      <w:r w:rsidR="009710B1">
        <w:t>update</w:t>
      </w:r>
      <w:r w:rsidR="001611B5">
        <w:t xml:space="preserve">. </w:t>
      </w:r>
      <w:r w:rsidR="00402381">
        <w:t>Conclusion is that t</w:t>
      </w:r>
      <w:r w:rsidR="00402381">
        <w:t>here is no need to formally update the workplan but take the changed in the WID in to consideration and continue with the agreed work plan from previous meeting</w:t>
      </w:r>
      <w:r w:rsidR="00AD0BC4">
        <w:t xml:space="preserve"> [3]</w:t>
      </w:r>
      <w:r w:rsidR="00402381">
        <w:t xml:space="preserve">. </w:t>
      </w: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71E9D9CC" w14:textId="1B08F9D5" w:rsidR="00D662F5" w:rsidRDefault="007018F3" w:rsidP="00B102E4">
      <w:pPr>
        <w:pStyle w:val="B1"/>
      </w:pPr>
      <w:r>
        <w:t>[1]</w:t>
      </w:r>
      <w:r>
        <w:tab/>
      </w:r>
      <w:r w:rsidR="00B102E4" w:rsidRPr="00B102E4">
        <w:t>RP-211597</w:t>
      </w:r>
      <w:r w:rsidR="00B102E4">
        <w:t>, “</w:t>
      </w:r>
      <w:r w:rsidR="00B67E2D" w:rsidRPr="00B67E2D">
        <w:t>New WID on UE RF requirements for Transparent Tx Diversity (</w:t>
      </w:r>
      <w:proofErr w:type="spellStart"/>
      <w:r w:rsidR="00B67E2D" w:rsidRPr="00B67E2D">
        <w:t>TxD</w:t>
      </w:r>
      <w:proofErr w:type="spellEnd"/>
      <w:r w:rsidR="00B67E2D" w:rsidRPr="00B67E2D">
        <w:t>) for NR</w:t>
      </w:r>
      <w:r w:rsidR="00B102E4">
        <w:t xml:space="preserve">”, </w:t>
      </w:r>
      <w:r w:rsidR="00B67E2D">
        <w:t xml:space="preserve">Nokia, </w:t>
      </w:r>
      <w:r w:rsidR="0064042B" w:rsidRPr="0064042B">
        <w:t>3GPP TSG-RAN Meeting #92e</w:t>
      </w:r>
      <w:r w:rsidR="0064042B">
        <w:t xml:space="preserve">, </w:t>
      </w:r>
      <w:r w:rsidR="00A04991" w:rsidRPr="00A04991">
        <w:t>Electronic Meeting, June 14-18, 2021</w:t>
      </w:r>
    </w:p>
    <w:p w14:paraId="42651E1F" w14:textId="089D5342" w:rsidR="00CD4D17" w:rsidRDefault="00CD4D17" w:rsidP="00B102E4">
      <w:pPr>
        <w:pStyle w:val="B1"/>
      </w:pPr>
      <w:r>
        <w:t>[2]</w:t>
      </w:r>
      <w:r>
        <w:tab/>
      </w:r>
      <w:r w:rsidR="008F2879" w:rsidRPr="008F2879">
        <w:t>RP-211940</w:t>
      </w:r>
      <w:r w:rsidR="008F2879">
        <w:t>, “</w:t>
      </w:r>
      <w:r w:rsidRPr="00CD4D17">
        <w:t>Revision of WID on UE RF requirements for Transparent Tx Diversity (</w:t>
      </w:r>
      <w:proofErr w:type="spellStart"/>
      <w:r w:rsidRPr="00CD4D17">
        <w:t>TxD</w:t>
      </w:r>
      <w:proofErr w:type="spellEnd"/>
      <w:r w:rsidRPr="00CD4D17">
        <w:t>) for NR</w:t>
      </w:r>
      <w:r w:rsidR="008F2879">
        <w:t xml:space="preserve">”, Qualcomm, </w:t>
      </w:r>
      <w:r w:rsidR="00D2712D" w:rsidRPr="00D2712D">
        <w:t>3GPP TSG RAN Meeting #93e</w:t>
      </w:r>
      <w:r w:rsidR="00D2712D">
        <w:t>, Sept 2021</w:t>
      </w:r>
    </w:p>
    <w:p w14:paraId="168FD023" w14:textId="35A112E1" w:rsidR="00AD0BC4" w:rsidRPr="00D662F5" w:rsidRDefault="00AD0BC4" w:rsidP="00B102E4">
      <w:pPr>
        <w:pStyle w:val="B1"/>
      </w:pPr>
      <w:r>
        <w:t>[3]</w:t>
      </w:r>
      <w:r>
        <w:tab/>
      </w:r>
      <w:r w:rsidRPr="00AD0BC4">
        <w:t>R4-2114552</w:t>
      </w:r>
      <w:r>
        <w:t>, “</w:t>
      </w:r>
      <w:proofErr w:type="spellStart"/>
      <w:r w:rsidRPr="00AD0BC4">
        <w:t>TxD</w:t>
      </w:r>
      <w:proofErr w:type="spellEnd"/>
      <w:r w:rsidRPr="00AD0BC4">
        <w:t xml:space="preserve"> work plan</w:t>
      </w:r>
      <w:r>
        <w:t xml:space="preserve">”, </w:t>
      </w:r>
      <w:r w:rsidRPr="00AD0BC4">
        <w:t>Qualcomm Incorporated</w:t>
      </w:r>
      <w:r>
        <w:t>, RAN4#100e, Nov 2021</w:t>
      </w:r>
    </w:p>
    <w:sectPr w:rsidR="00AD0BC4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377810"/>
    <w:multiLevelType w:val="hybridMultilevel"/>
    <w:tmpl w:val="889AF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0528A5"/>
    <w:multiLevelType w:val="hybridMultilevel"/>
    <w:tmpl w:val="EB4EB5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730E6E"/>
    <w:multiLevelType w:val="hybridMultilevel"/>
    <w:tmpl w:val="A6BE71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C2D0C"/>
    <w:multiLevelType w:val="hybridMultilevel"/>
    <w:tmpl w:val="0488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E396B"/>
    <w:multiLevelType w:val="hybridMultilevel"/>
    <w:tmpl w:val="E1D094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E4EEF"/>
    <w:multiLevelType w:val="hybridMultilevel"/>
    <w:tmpl w:val="EF0A016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5"/>
  </w:num>
  <w:num w:numId="9">
    <w:abstractNumId w:val="18"/>
  </w:num>
  <w:num w:numId="10">
    <w:abstractNumId w:val="16"/>
  </w:num>
  <w:num w:numId="11">
    <w:abstractNumId w:val="14"/>
  </w:num>
  <w:num w:numId="12">
    <w:abstractNumId w:val="10"/>
  </w:num>
  <w:num w:numId="13">
    <w:abstractNumId w:val="23"/>
  </w:num>
  <w:num w:numId="14">
    <w:abstractNumId w:val="13"/>
  </w:num>
  <w:num w:numId="15">
    <w:abstractNumId w:val="8"/>
  </w:num>
  <w:num w:numId="16">
    <w:abstractNumId w:val="30"/>
  </w:num>
  <w:num w:numId="17">
    <w:abstractNumId w:val="15"/>
  </w:num>
  <w:num w:numId="18">
    <w:abstractNumId w:val="28"/>
  </w:num>
  <w:num w:numId="19">
    <w:abstractNumId w:val="32"/>
  </w:num>
  <w:num w:numId="20">
    <w:abstractNumId w:val="21"/>
  </w:num>
  <w:num w:numId="21">
    <w:abstractNumId w:val="31"/>
  </w:num>
  <w:num w:numId="22">
    <w:abstractNumId w:val="22"/>
  </w:num>
  <w:num w:numId="23">
    <w:abstractNumId w:val="19"/>
  </w:num>
  <w:num w:numId="24">
    <w:abstractNumId w:val="17"/>
  </w:num>
  <w:num w:numId="25">
    <w:abstractNumId w:val="33"/>
  </w:num>
  <w:num w:numId="26">
    <w:abstractNumId w:val="9"/>
  </w:num>
  <w:num w:numId="27">
    <w:abstractNumId w:val="24"/>
  </w:num>
  <w:num w:numId="28">
    <w:abstractNumId w:val="20"/>
  </w:num>
  <w:num w:numId="29">
    <w:abstractNumId w:val="26"/>
  </w:num>
  <w:num w:numId="30">
    <w:abstractNumId w:val="29"/>
  </w:num>
  <w:num w:numId="31">
    <w:abstractNumId w:val="11"/>
  </w:num>
  <w:num w:numId="32">
    <w:abstractNumId w:val="27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7A84"/>
    <w:rsid w:val="000447AA"/>
    <w:rsid w:val="000454A9"/>
    <w:rsid w:val="00046DDD"/>
    <w:rsid w:val="00047703"/>
    <w:rsid w:val="000537B7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70AD8"/>
    <w:rsid w:val="000716D4"/>
    <w:rsid w:val="00072A56"/>
    <w:rsid w:val="00073894"/>
    <w:rsid w:val="000745EC"/>
    <w:rsid w:val="00077EB3"/>
    <w:rsid w:val="0008042A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7075"/>
    <w:rsid w:val="00097642"/>
    <w:rsid w:val="000A04E0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1FA2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E7D3E"/>
    <w:rsid w:val="000F1498"/>
    <w:rsid w:val="000F1F64"/>
    <w:rsid w:val="000F4FA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07221"/>
    <w:rsid w:val="001109FE"/>
    <w:rsid w:val="00112950"/>
    <w:rsid w:val="00116429"/>
    <w:rsid w:val="00116E5E"/>
    <w:rsid w:val="00117103"/>
    <w:rsid w:val="001214AE"/>
    <w:rsid w:val="0012188A"/>
    <w:rsid w:val="00122190"/>
    <w:rsid w:val="001221C9"/>
    <w:rsid w:val="0012277A"/>
    <w:rsid w:val="00123048"/>
    <w:rsid w:val="0012315C"/>
    <w:rsid w:val="0012444A"/>
    <w:rsid w:val="0012615B"/>
    <w:rsid w:val="00126E1A"/>
    <w:rsid w:val="0012798A"/>
    <w:rsid w:val="00131AFF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1BA"/>
    <w:rsid w:val="00156359"/>
    <w:rsid w:val="001573DA"/>
    <w:rsid w:val="001600C2"/>
    <w:rsid w:val="001611B5"/>
    <w:rsid w:val="00161C73"/>
    <w:rsid w:val="00164AD1"/>
    <w:rsid w:val="00166494"/>
    <w:rsid w:val="00166E70"/>
    <w:rsid w:val="001706F9"/>
    <w:rsid w:val="00170DB5"/>
    <w:rsid w:val="00171914"/>
    <w:rsid w:val="00171A19"/>
    <w:rsid w:val="001753F1"/>
    <w:rsid w:val="0017748E"/>
    <w:rsid w:val="0018073A"/>
    <w:rsid w:val="00180BAA"/>
    <w:rsid w:val="00182401"/>
    <w:rsid w:val="00182ACA"/>
    <w:rsid w:val="0018383E"/>
    <w:rsid w:val="001851D4"/>
    <w:rsid w:val="00185A40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91"/>
    <w:rsid w:val="001A2FCD"/>
    <w:rsid w:val="001A3D21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384"/>
    <w:rsid w:val="001E3B48"/>
    <w:rsid w:val="001E4305"/>
    <w:rsid w:val="001E58DA"/>
    <w:rsid w:val="001E5EAD"/>
    <w:rsid w:val="001E61FB"/>
    <w:rsid w:val="001E6250"/>
    <w:rsid w:val="001E65C4"/>
    <w:rsid w:val="001F0314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17B53"/>
    <w:rsid w:val="00221917"/>
    <w:rsid w:val="00222D56"/>
    <w:rsid w:val="00222D66"/>
    <w:rsid w:val="0022376A"/>
    <w:rsid w:val="002267B2"/>
    <w:rsid w:val="00232EC3"/>
    <w:rsid w:val="00233A8D"/>
    <w:rsid w:val="002360FF"/>
    <w:rsid w:val="0023778F"/>
    <w:rsid w:val="002414AB"/>
    <w:rsid w:val="0024176F"/>
    <w:rsid w:val="00241773"/>
    <w:rsid w:val="002438F0"/>
    <w:rsid w:val="00244785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53F6"/>
    <w:rsid w:val="00256DDC"/>
    <w:rsid w:val="00260362"/>
    <w:rsid w:val="0026064B"/>
    <w:rsid w:val="002611B2"/>
    <w:rsid w:val="00263FAC"/>
    <w:rsid w:val="00265A59"/>
    <w:rsid w:val="00266CCC"/>
    <w:rsid w:val="00267AE0"/>
    <w:rsid w:val="002702A8"/>
    <w:rsid w:val="002715F5"/>
    <w:rsid w:val="00271A13"/>
    <w:rsid w:val="00271A4B"/>
    <w:rsid w:val="00271E8B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628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4C4C"/>
    <w:rsid w:val="002B5AB6"/>
    <w:rsid w:val="002B6886"/>
    <w:rsid w:val="002B76BD"/>
    <w:rsid w:val="002C16E3"/>
    <w:rsid w:val="002C188C"/>
    <w:rsid w:val="002C3BFC"/>
    <w:rsid w:val="002C4C90"/>
    <w:rsid w:val="002C60C1"/>
    <w:rsid w:val="002C65B6"/>
    <w:rsid w:val="002C6CD2"/>
    <w:rsid w:val="002D17F1"/>
    <w:rsid w:val="002D2697"/>
    <w:rsid w:val="002D45AD"/>
    <w:rsid w:val="002D46F0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F0BA8"/>
    <w:rsid w:val="002F16F4"/>
    <w:rsid w:val="002F1C8C"/>
    <w:rsid w:val="002F28ED"/>
    <w:rsid w:val="002F33EA"/>
    <w:rsid w:val="002F3968"/>
    <w:rsid w:val="002F59D6"/>
    <w:rsid w:val="002F6DAB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4C5"/>
    <w:rsid w:val="00322B3E"/>
    <w:rsid w:val="00322CC1"/>
    <w:rsid w:val="00323444"/>
    <w:rsid w:val="00323BB3"/>
    <w:rsid w:val="00324990"/>
    <w:rsid w:val="00324B8A"/>
    <w:rsid w:val="00324D06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2EBA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71A1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4001"/>
    <w:rsid w:val="003D0400"/>
    <w:rsid w:val="003D2644"/>
    <w:rsid w:val="003D2C20"/>
    <w:rsid w:val="003D47B2"/>
    <w:rsid w:val="003D55C6"/>
    <w:rsid w:val="003D5830"/>
    <w:rsid w:val="003D5A84"/>
    <w:rsid w:val="003D6BEE"/>
    <w:rsid w:val="003E244A"/>
    <w:rsid w:val="003E30B4"/>
    <w:rsid w:val="003E4CBC"/>
    <w:rsid w:val="003E722B"/>
    <w:rsid w:val="003F006E"/>
    <w:rsid w:val="003F01CB"/>
    <w:rsid w:val="003F1136"/>
    <w:rsid w:val="003F1156"/>
    <w:rsid w:val="003F1C99"/>
    <w:rsid w:val="003F30E0"/>
    <w:rsid w:val="003F341A"/>
    <w:rsid w:val="003F491D"/>
    <w:rsid w:val="003F561C"/>
    <w:rsid w:val="003F6DA5"/>
    <w:rsid w:val="003F76B6"/>
    <w:rsid w:val="004003E7"/>
    <w:rsid w:val="00402381"/>
    <w:rsid w:val="00405011"/>
    <w:rsid w:val="004062E5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431E"/>
    <w:rsid w:val="004666F2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3687"/>
    <w:rsid w:val="00484A20"/>
    <w:rsid w:val="00484C72"/>
    <w:rsid w:val="00485264"/>
    <w:rsid w:val="004878C8"/>
    <w:rsid w:val="0049043A"/>
    <w:rsid w:val="004905A6"/>
    <w:rsid w:val="00493943"/>
    <w:rsid w:val="00495F5B"/>
    <w:rsid w:val="00496FBC"/>
    <w:rsid w:val="004971A7"/>
    <w:rsid w:val="004A1E20"/>
    <w:rsid w:val="004A3AC1"/>
    <w:rsid w:val="004A402E"/>
    <w:rsid w:val="004A57BF"/>
    <w:rsid w:val="004A5F9C"/>
    <w:rsid w:val="004A622B"/>
    <w:rsid w:val="004A75DD"/>
    <w:rsid w:val="004A7853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3AB7"/>
    <w:rsid w:val="004E4609"/>
    <w:rsid w:val="004E46A9"/>
    <w:rsid w:val="004E4B49"/>
    <w:rsid w:val="004E78BC"/>
    <w:rsid w:val="004E7C42"/>
    <w:rsid w:val="004F1595"/>
    <w:rsid w:val="004F2958"/>
    <w:rsid w:val="004F4D2D"/>
    <w:rsid w:val="004F4ED1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244C"/>
    <w:rsid w:val="005164A1"/>
    <w:rsid w:val="005209F4"/>
    <w:rsid w:val="00521539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5848"/>
    <w:rsid w:val="00566A51"/>
    <w:rsid w:val="00567ECD"/>
    <w:rsid w:val="00570432"/>
    <w:rsid w:val="00571120"/>
    <w:rsid w:val="00571249"/>
    <w:rsid w:val="00573B9F"/>
    <w:rsid w:val="0057452A"/>
    <w:rsid w:val="00575D4B"/>
    <w:rsid w:val="00581B2C"/>
    <w:rsid w:val="005839AE"/>
    <w:rsid w:val="0058408C"/>
    <w:rsid w:val="00584247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434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5B5F"/>
    <w:rsid w:val="00606A5C"/>
    <w:rsid w:val="006072E0"/>
    <w:rsid w:val="00607328"/>
    <w:rsid w:val="006126E1"/>
    <w:rsid w:val="00613A36"/>
    <w:rsid w:val="006146A9"/>
    <w:rsid w:val="006148AE"/>
    <w:rsid w:val="00614AF8"/>
    <w:rsid w:val="00614B5C"/>
    <w:rsid w:val="00616D33"/>
    <w:rsid w:val="00617804"/>
    <w:rsid w:val="00620F8A"/>
    <w:rsid w:val="00624F24"/>
    <w:rsid w:val="00625932"/>
    <w:rsid w:val="006314E7"/>
    <w:rsid w:val="00632657"/>
    <w:rsid w:val="00634393"/>
    <w:rsid w:val="006360DE"/>
    <w:rsid w:val="0064042B"/>
    <w:rsid w:val="00641EC1"/>
    <w:rsid w:val="006443D3"/>
    <w:rsid w:val="006443E7"/>
    <w:rsid w:val="00644CC0"/>
    <w:rsid w:val="006465F2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52E3"/>
    <w:rsid w:val="00676F4A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1148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75E"/>
    <w:rsid w:val="006C1B88"/>
    <w:rsid w:val="006C3160"/>
    <w:rsid w:val="006C34C0"/>
    <w:rsid w:val="006C410C"/>
    <w:rsid w:val="006C4938"/>
    <w:rsid w:val="006C5400"/>
    <w:rsid w:val="006D0115"/>
    <w:rsid w:val="006D21FB"/>
    <w:rsid w:val="006D244C"/>
    <w:rsid w:val="006D29A4"/>
    <w:rsid w:val="006D4604"/>
    <w:rsid w:val="006D5E7B"/>
    <w:rsid w:val="006D67CA"/>
    <w:rsid w:val="006E06A3"/>
    <w:rsid w:val="006E159B"/>
    <w:rsid w:val="006E21C1"/>
    <w:rsid w:val="006E274D"/>
    <w:rsid w:val="006E2F33"/>
    <w:rsid w:val="006E4411"/>
    <w:rsid w:val="006E4ADA"/>
    <w:rsid w:val="006E4B6F"/>
    <w:rsid w:val="006E5337"/>
    <w:rsid w:val="006E6A6D"/>
    <w:rsid w:val="006E71E2"/>
    <w:rsid w:val="006E7458"/>
    <w:rsid w:val="006E77DE"/>
    <w:rsid w:val="006F1E2C"/>
    <w:rsid w:val="006F2300"/>
    <w:rsid w:val="006F2AA4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839"/>
    <w:rsid w:val="00702EC3"/>
    <w:rsid w:val="0070377D"/>
    <w:rsid w:val="0070412E"/>
    <w:rsid w:val="00705065"/>
    <w:rsid w:val="00706B0F"/>
    <w:rsid w:val="007070AF"/>
    <w:rsid w:val="007077C3"/>
    <w:rsid w:val="00707C92"/>
    <w:rsid w:val="00710599"/>
    <w:rsid w:val="00710AC6"/>
    <w:rsid w:val="00711AAA"/>
    <w:rsid w:val="00711CAC"/>
    <w:rsid w:val="00713B09"/>
    <w:rsid w:val="00713B49"/>
    <w:rsid w:val="00713FA2"/>
    <w:rsid w:val="00714777"/>
    <w:rsid w:val="00715433"/>
    <w:rsid w:val="00717830"/>
    <w:rsid w:val="0072009D"/>
    <w:rsid w:val="007201C9"/>
    <w:rsid w:val="007213F1"/>
    <w:rsid w:val="00721F34"/>
    <w:rsid w:val="00722A7E"/>
    <w:rsid w:val="007244F1"/>
    <w:rsid w:val="007254B7"/>
    <w:rsid w:val="00726438"/>
    <w:rsid w:val="007323E6"/>
    <w:rsid w:val="00733CD6"/>
    <w:rsid w:val="0073445E"/>
    <w:rsid w:val="00735810"/>
    <w:rsid w:val="00740347"/>
    <w:rsid w:val="007403D3"/>
    <w:rsid w:val="0074182E"/>
    <w:rsid w:val="00741A5C"/>
    <w:rsid w:val="00741F57"/>
    <w:rsid w:val="00745CC8"/>
    <w:rsid w:val="007477B0"/>
    <w:rsid w:val="00750F34"/>
    <w:rsid w:val="00750F37"/>
    <w:rsid w:val="00752554"/>
    <w:rsid w:val="00753BFB"/>
    <w:rsid w:val="00755336"/>
    <w:rsid w:val="007572C2"/>
    <w:rsid w:val="00757789"/>
    <w:rsid w:val="00757E61"/>
    <w:rsid w:val="0076051B"/>
    <w:rsid w:val="00761FE4"/>
    <w:rsid w:val="00762074"/>
    <w:rsid w:val="007626C9"/>
    <w:rsid w:val="00763E7F"/>
    <w:rsid w:val="00764C86"/>
    <w:rsid w:val="00765DA2"/>
    <w:rsid w:val="00766B19"/>
    <w:rsid w:val="007678FF"/>
    <w:rsid w:val="00770671"/>
    <w:rsid w:val="00770BC1"/>
    <w:rsid w:val="00770C19"/>
    <w:rsid w:val="00771C16"/>
    <w:rsid w:val="00772202"/>
    <w:rsid w:val="007732EE"/>
    <w:rsid w:val="00773AE2"/>
    <w:rsid w:val="00774F6F"/>
    <w:rsid w:val="00777C47"/>
    <w:rsid w:val="007816A2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1BCC"/>
    <w:rsid w:val="007B23AC"/>
    <w:rsid w:val="007B26AC"/>
    <w:rsid w:val="007B3486"/>
    <w:rsid w:val="007B4728"/>
    <w:rsid w:val="007B487C"/>
    <w:rsid w:val="007B524E"/>
    <w:rsid w:val="007B5809"/>
    <w:rsid w:val="007B605F"/>
    <w:rsid w:val="007B6C37"/>
    <w:rsid w:val="007B6FCF"/>
    <w:rsid w:val="007B7139"/>
    <w:rsid w:val="007B75DD"/>
    <w:rsid w:val="007B76E3"/>
    <w:rsid w:val="007C1BA6"/>
    <w:rsid w:val="007C1BB2"/>
    <w:rsid w:val="007C4969"/>
    <w:rsid w:val="007C4A4B"/>
    <w:rsid w:val="007C4CA8"/>
    <w:rsid w:val="007C501E"/>
    <w:rsid w:val="007C6050"/>
    <w:rsid w:val="007C6D3B"/>
    <w:rsid w:val="007C6EE3"/>
    <w:rsid w:val="007C721F"/>
    <w:rsid w:val="007C7B00"/>
    <w:rsid w:val="007D0000"/>
    <w:rsid w:val="007D3C2D"/>
    <w:rsid w:val="007D7F6F"/>
    <w:rsid w:val="007E0AE5"/>
    <w:rsid w:val="007E0FFC"/>
    <w:rsid w:val="007E1DE0"/>
    <w:rsid w:val="007E46A6"/>
    <w:rsid w:val="007E4847"/>
    <w:rsid w:val="007E5B27"/>
    <w:rsid w:val="007E62D2"/>
    <w:rsid w:val="007E6E9B"/>
    <w:rsid w:val="007E77EC"/>
    <w:rsid w:val="007F1B57"/>
    <w:rsid w:val="007F53EB"/>
    <w:rsid w:val="007F5687"/>
    <w:rsid w:val="007F5A2D"/>
    <w:rsid w:val="007F5D68"/>
    <w:rsid w:val="007F60D0"/>
    <w:rsid w:val="008013A1"/>
    <w:rsid w:val="008029F3"/>
    <w:rsid w:val="0080320A"/>
    <w:rsid w:val="008043FF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28FD"/>
    <w:rsid w:val="00812B22"/>
    <w:rsid w:val="00816F2A"/>
    <w:rsid w:val="00822D69"/>
    <w:rsid w:val="0082323B"/>
    <w:rsid w:val="008253FA"/>
    <w:rsid w:val="00825422"/>
    <w:rsid w:val="008260DD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2D21"/>
    <w:rsid w:val="00863BE0"/>
    <w:rsid w:val="00864B3C"/>
    <w:rsid w:val="008653BB"/>
    <w:rsid w:val="008654F9"/>
    <w:rsid w:val="008713AF"/>
    <w:rsid w:val="00876C63"/>
    <w:rsid w:val="00876DDF"/>
    <w:rsid w:val="00877F04"/>
    <w:rsid w:val="008807AB"/>
    <w:rsid w:val="00880F29"/>
    <w:rsid w:val="00881ABF"/>
    <w:rsid w:val="00881B6A"/>
    <w:rsid w:val="00884394"/>
    <w:rsid w:val="00884B7F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48C"/>
    <w:rsid w:val="008A4C1E"/>
    <w:rsid w:val="008A5B17"/>
    <w:rsid w:val="008A67B2"/>
    <w:rsid w:val="008B0FCF"/>
    <w:rsid w:val="008B1E0D"/>
    <w:rsid w:val="008B355C"/>
    <w:rsid w:val="008B4D31"/>
    <w:rsid w:val="008B5266"/>
    <w:rsid w:val="008B5B7D"/>
    <w:rsid w:val="008C1663"/>
    <w:rsid w:val="008C2AAA"/>
    <w:rsid w:val="008C43EC"/>
    <w:rsid w:val="008C48DA"/>
    <w:rsid w:val="008D03E0"/>
    <w:rsid w:val="008D305A"/>
    <w:rsid w:val="008D31F8"/>
    <w:rsid w:val="008D43D4"/>
    <w:rsid w:val="008D5410"/>
    <w:rsid w:val="008D77C5"/>
    <w:rsid w:val="008E0715"/>
    <w:rsid w:val="008E1A41"/>
    <w:rsid w:val="008E2543"/>
    <w:rsid w:val="008E2685"/>
    <w:rsid w:val="008E4057"/>
    <w:rsid w:val="008E4929"/>
    <w:rsid w:val="008E5530"/>
    <w:rsid w:val="008E725B"/>
    <w:rsid w:val="008F13B3"/>
    <w:rsid w:val="008F1537"/>
    <w:rsid w:val="008F2879"/>
    <w:rsid w:val="008F302B"/>
    <w:rsid w:val="008F3089"/>
    <w:rsid w:val="008F3515"/>
    <w:rsid w:val="008F3EA8"/>
    <w:rsid w:val="008F5059"/>
    <w:rsid w:val="008F5328"/>
    <w:rsid w:val="008F63B0"/>
    <w:rsid w:val="008F7950"/>
    <w:rsid w:val="0090240B"/>
    <w:rsid w:val="00906CD4"/>
    <w:rsid w:val="009108B0"/>
    <w:rsid w:val="00911BB2"/>
    <w:rsid w:val="00912B0E"/>
    <w:rsid w:val="009132D0"/>
    <w:rsid w:val="00915ECD"/>
    <w:rsid w:val="009163BB"/>
    <w:rsid w:val="00916F8E"/>
    <w:rsid w:val="00920D15"/>
    <w:rsid w:val="00921764"/>
    <w:rsid w:val="0092277D"/>
    <w:rsid w:val="00924FF5"/>
    <w:rsid w:val="00924FF7"/>
    <w:rsid w:val="0092542D"/>
    <w:rsid w:val="00931B39"/>
    <w:rsid w:val="00932943"/>
    <w:rsid w:val="00932DAD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4669C"/>
    <w:rsid w:val="00950272"/>
    <w:rsid w:val="00950553"/>
    <w:rsid w:val="009505A7"/>
    <w:rsid w:val="00952EA1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37CE"/>
    <w:rsid w:val="009667B2"/>
    <w:rsid w:val="00966853"/>
    <w:rsid w:val="009673C2"/>
    <w:rsid w:val="00970373"/>
    <w:rsid w:val="009710B1"/>
    <w:rsid w:val="009711FA"/>
    <w:rsid w:val="009718D1"/>
    <w:rsid w:val="00971AAF"/>
    <w:rsid w:val="0097255F"/>
    <w:rsid w:val="00973359"/>
    <w:rsid w:val="00974C34"/>
    <w:rsid w:val="0097566C"/>
    <w:rsid w:val="00976615"/>
    <w:rsid w:val="00977122"/>
    <w:rsid w:val="00977586"/>
    <w:rsid w:val="0098447D"/>
    <w:rsid w:val="0098567F"/>
    <w:rsid w:val="009875B5"/>
    <w:rsid w:val="009918C8"/>
    <w:rsid w:val="0099203C"/>
    <w:rsid w:val="0099259F"/>
    <w:rsid w:val="0099356F"/>
    <w:rsid w:val="009954D2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DE1"/>
    <w:rsid w:val="009C6EAA"/>
    <w:rsid w:val="009D21B1"/>
    <w:rsid w:val="009D4FA1"/>
    <w:rsid w:val="009D51F8"/>
    <w:rsid w:val="009D530E"/>
    <w:rsid w:val="009D590F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4991"/>
    <w:rsid w:val="00A04F2A"/>
    <w:rsid w:val="00A0594A"/>
    <w:rsid w:val="00A07B31"/>
    <w:rsid w:val="00A10D42"/>
    <w:rsid w:val="00A116A0"/>
    <w:rsid w:val="00A11A45"/>
    <w:rsid w:val="00A120D6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7F8"/>
    <w:rsid w:val="00A30923"/>
    <w:rsid w:val="00A315E3"/>
    <w:rsid w:val="00A328A2"/>
    <w:rsid w:val="00A33E0F"/>
    <w:rsid w:val="00A34971"/>
    <w:rsid w:val="00A353DD"/>
    <w:rsid w:val="00A372B3"/>
    <w:rsid w:val="00A37501"/>
    <w:rsid w:val="00A37EAB"/>
    <w:rsid w:val="00A422F3"/>
    <w:rsid w:val="00A43BCD"/>
    <w:rsid w:val="00A44293"/>
    <w:rsid w:val="00A45C69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2091"/>
    <w:rsid w:val="00A92BAC"/>
    <w:rsid w:val="00A93BFE"/>
    <w:rsid w:val="00A948A5"/>
    <w:rsid w:val="00A97C84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B4DFC"/>
    <w:rsid w:val="00AB66DB"/>
    <w:rsid w:val="00AB69AC"/>
    <w:rsid w:val="00AB6C09"/>
    <w:rsid w:val="00AB6DDF"/>
    <w:rsid w:val="00AB7F33"/>
    <w:rsid w:val="00AC2AA6"/>
    <w:rsid w:val="00AC3059"/>
    <w:rsid w:val="00AC3983"/>
    <w:rsid w:val="00AC58CD"/>
    <w:rsid w:val="00AC5EEA"/>
    <w:rsid w:val="00AC733E"/>
    <w:rsid w:val="00AD0BC4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505"/>
    <w:rsid w:val="00AF0C73"/>
    <w:rsid w:val="00AF0E7E"/>
    <w:rsid w:val="00AF21CB"/>
    <w:rsid w:val="00AF2933"/>
    <w:rsid w:val="00AF4425"/>
    <w:rsid w:val="00AF445E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2E4"/>
    <w:rsid w:val="00B10A08"/>
    <w:rsid w:val="00B113ED"/>
    <w:rsid w:val="00B12582"/>
    <w:rsid w:val="00B13B43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D0A"/>
    <w:rsid w:val="00B67E2D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20BE"/>
    <w:rsid w:val="00BA3C61"/>
    <w:rsid w:val="00BA4DF2"/>
    <w:rsid w:val="00BA4FF3"/>
    <w:rsid w:val="00BA7246"/>
    <w:rsid w:val="00BB00E1"/>
    <w:rsid w:val="00BB063E"/>
    <w:rsid w:val="00BB0856"/>
    <w:rsid w:val="00BB140D"/>
    <w:rsid w:val="00BB2DCE"/>
    <w:rsid w:val="00BB4B02"/>
    <w:rsid w:val="00BC0AD4"/>
    <w:rsid w:val="00BC1273"/>
    <w:rsid w:val="00BC20C2"/>
    <w:rsid w:val="00BC2D2F"/>
    <w:rsid w:val="00BD0616"/>
    <w:rsid w:val="00BD54D4"/>
    <w:rsid w:val="00BE0EF3"/>
    <w:rsid w:val="00BE1541"/>
    <w:rsid w:val="00BE1BA1"/>
    <w:rsid w:val="00BE21F6"/>
    <w:rsid w:val="00BE3C14"/>
    <w:rsid w:val="00BE5C5C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717F"/>
    <w:rsid w:val="00C2049A"/>
    <w:rsid w:val="00C21D61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58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9C1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60AC9"/>
    <w:rsid w:val="00C61BD1"/>
    <w:rsid w:val="00C64713"/>
    <w:rsid w:val="00C66C7C"/>
    <w:rsid w:val="00C6783B"/>
    <w:rsid w:val="00C67F32"/>
    <w:rsid w:val="00C71D6D"/>
    <w:rsid w:val="00C7403E"/>
    <w:rsid w:val="00C74AEF"/>
    <w:rsid w:val="00C761C1"/>
    <w:rsid w:val="00C766A4"/>
    <w:rsid w:val="00C77F34"/>
    <w:rsid w:val="00C81365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4D17"/>
    <w:rsid w:val="00CD4DD9"/>
    <w:rsid w:val="00CD6C1C"/>
    <w:rsid w:val="00CD6C4E"/>
    <w:rsid w:val="00CE26C5"/>
    <w:rsid w:val="00CE3E8B"/>
    <w:rsid w:val="00CE5127"/>
    <w:rsid w:val="00CE60AA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E42"/>
    <w:rsid w:val="00D00FAA"/>
    <w:rsid w:val="00D0369A"/>
    <w:rsid w:val="00D04858"/>
    <w:rsid w:val="00D114F8"/>
    <w:rsid w:val="00D1367A"/>
    <w:rsid w:val="00D142D9"/>
    <w:rsid w:val="00D20034"/>
    <w:rsid w:val="00D210A7"/>
    <w:rsid w:val="00D21391"/>
    <w:rsid w:val="00D22E26"/>
    <w:rsid w:val="00D24861"/>
    <w:rsid w:val="00D2529E"/>
    <w:rsid w:val="00D2712D"/>
    <w:rsid w:val="00D2794C"/>
    <w:rsid w:val="00D3208D"/>
    <w:rsid w:val="00D32ABD"/>
    <w:rsid w:val="00D3420A"/>
    <w:rsid w:val="00D35B3D"/>
    <w:rsid w:val="00D3699F"/>
    <w:rsid w:val="00D3761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9B7"/>
    <w:rsid w:val="00D72C5A"/>
    <w:rsid w:val="00D75548"/>
    <w:rsid w:val="00D80F7E"/>
    <w:rsid w:val="00D81C65"/>
    <w:rsid w:val="00D834AB"/>
    <w:rsid w:val="00D83F13"/>
    <w:rsid w:val="00D84406"/>
    <w:rsid w:val="00D86631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C6448"/>
    <w:rsid w:val="00DD050E"/>
    <w:rsid w:val="00DD1FE2"/>
    <w:rsid w:val="00DD34BB"/>
    <w:rsid w:val="00DD4953"/>
    <w:rsid w:val="00DD4D7A"/>
    <w:rsid w:val="00DD7023"/>
    <w:rsid w:val="00DD7760"/>
    <w:rsid w:val="00DD7C30"/>
    <w:rsid w:val="00DD7F56"/>
    <w:rsid w:val="00DE00E1"/>
    <w:rsid w:val="00DE073D"/>
    <w:rsid w:val="00DE0B4D"/>
    <w:rsid w:val="00DE1A49"/>
    <w:rsid w:val="00DE1D7C"/>
    <w:rsid w:val="00DE3375"/>
    <w:rsid w:val="00DE5D8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33EA"/>
    <w:rsid w:val="00E049D6"/>
    <w:rsid w:val="00E04ED9"/>
    <w:rsid w:val="00E06F3E"/>
    <w:rsid w:val="00E07822"/>
    <w:rsid w:val="00E07880"/>
    <w:rsid w:val="00E111C0"/>
    <w:rsid w:val="00E11906"/>
    <w:rsid w:val="00E145B9"/>
    <w:rsid w:val="00E155FF"/>
    <w:rsid w:val="00E166DD"/>
    <w:rsid w:val="00E175AA"/>
    <w:rsid w:val="00E2087E"/>
    <w:rsid w:val="00E20DAE"/>
    <w:rsid w:val="00E21827"/>
    <w:rsid w:val="00E30A10"/>
    <w:rsid w:val="00E30A48"/>
    <w:rsid w:val="00E30BA1"/>
    <w:rsid w:val="00E3184B"/>
    <w:rsid w:val="00E319A8"/>
    <w:rsid w:val="00E31C62"/>
    <w:rsid w:val="00E32B32"/>
    <w:rsid w:val="00E33B8C"/>
    <w:rsid w:val="00E35269"/>
    <w:rsid w:val="00E35657"/>
    <w:rsid w:val="00E35FB3"/>
    <w:rsid w:val="00E3638E"/>
    <w:rsid w:val="00E37E3C"/>
    <w:rsid w:val="00E4016E"/>
    <w:rsid w:val="00E41AF3"/>
    <w:rsid w:val="00E464E5"/>
    <w:rsid w:val="00E509F8"/>
    <w:rsid w:val="00E5111A"/>
    <w:rsid w:val="00E52936"/>
    <w:rsid w:val="00E54351"/>
    <w:rsid w:val="00E5616F"/>
    <w:rsid w:val="00E56DB5"/>
    <w:rsid w:val="00E60084"/>
    <w:rsid w:val="00E60FBD"/>
    <w:rsid w:val="00E6313A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F3C"/>
    <w:rsid w:val="00E8484F"/>
    <w:rsid w:val="00E85889"/>
    <w:rsid w:val="00E85F30"/>
    <w:rsid w:val="00E8767B"/>
    <w:rsid w:val="00E90AB3"/>
    <w:rsid w:val="00E90EBC"/>
    <w:rsid w:val="00E9362B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2018"/>
    <w:rsid w:val="00EB2720"/>
    <w:rsid w:val="00EB4A86"/>
    <w:rsid w:val="00EB5C37"/>
    <w:rsid w:val="00EB5D9F"/>
    <w:rsid w:val="00EB6505"/>
    <w:rsid w:val="00EB73E3"/>
    <w:rsid w:val="00EB744B"/>
    <w:rsid w:val="00EB750D"/>
    <w:rsid w:val="00EB7F7D"/>
    <w:rsid w:val="00EC0859"/>
    <w:rsid w:val="00EC0AE4"/>
    <w:rsid w:val="00EC4485"/>
    <w:rsid w:val="00EC56D8"/>
    <w:rsid w:val="00EC61AF"/>
    <w:rsid w:val="00EC778C"/>
    <w:rsid w:val="00ED414A"/>
    <w:rsid w:val="00ED5D70"/>
    <w:rsid w:val="00ED60E7"/>
    <w:rsid w:val="00EE076D"/>
    <w:rsid w:val="00EE11F1"/>
    <w:rsid w:val="00EE1358"/>
    <w:rsid w:val="00EE24ED"/>
    <w:rsid w:val="00EE4179"/>
    <w:rsid w:val="00EE45C2"/>
    <w:rsid w:val="00EE6D67"/>
    <w:rsid w:val="00EE759B"/>
    <w:rsid w:val="00EE795F"/>
    <w:rsid w:val="00EF1E99"/>
    <w:rsid w:val="00EF338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2146C"/>
    <w:rsid w:val="00F22B0E"/>
    <w:rsid w:val="00F22DEF"/>
    <w:rsid w:val="00F25C5F"/>
    <w:rsid w:val="00F25F09"/>
    <w:rsid w:val="00F27797"/>
    <w:rsid w:val="00F27C19"/>
    <w:rsid w:val="00F3129D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DEB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56FA"/>
    <w:rsid w:val="00FA6FCA"/>
    <w:rsid w:val="00FA7161"/>
    <w:rsid w:val="00FB02D9"/>
    <w:rsid w:val="00FB12F1"/>
    <w:rsid w:val="00FB2922"/>
    <w:rsid w:val="00FB2EF3"/>
    <w:rsid w:val="00FB383E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6CD"/>
    <w:rsid w:val="00FD38F0"/>
    <w:rsid w:val="00FD4D4B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3315"/>
    <w:rsid w:val="00FE3E52"/>
    <w:rsid w:val="00FE438C"/>
    <w:rsid w:val="00FE47A0"/>
    <w:rsid w:val="00FE4B23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6E3D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343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User_VV</cp:lastModifiedBy>
  <cp:revision>22</cp:revision>
  <dcterms:created xsi:type="dcterms:W3CDTF">2021-08-04T15:26:00Z</dcterms:created>
  <dcterms:modified xsi:type="dcterms:W3CDTF">2021-10-23T00:06:00Z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